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von OP-Sälen in Modulbauweise - Elektroarbeiten -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von OP- Sälen in Modulbauweise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